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A018E3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7118C9" w:rsidRDefault="007118C9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DA7F9E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ascii="Times New Roman" w:hAnsi="Times New Roman"/>
          <w:b w:val="0"/>
        </w:rPr>
      </w:pPr>
    </w:p>
    <w:p w:rsidR="00A95B7B" w:rsidRDefault="00A018E3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018E3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Default="003B461E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Conforme a lo previsto en </w:t>
      </w:r>
      <w:r w:rsidR="0029306C">
        <w:rPr>
          <w:rFonts w:ascii="Arial" w:hAnsi="Arial" w:cs="Arial"/>
          <w:sz w:val="20"/>
          <w:szCs w:val="20"/>
        </w:rPr>
        <w:t>el artículo</w:t>
      </w:r>
      <w:r w:rsidR="00A95B7B" w:rsidRPr="005A6BDE">
        <w:rPr>
          <w:rFonts w:ascii="Arial" w:hAnsi="Arial" w:cs="Arial"/>
          <w:sz w:val="20"/>
          <w:szCs w:val="20"/>
        </w:rPr>
        <w:t xml:space="preserve"> 35 de la Ley de Obras Públicas y Servicios Rel</w:t>
      </w:r>
      <w:r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5A6BDE">
        <w:rPr>
          <w:rFonts w:ascii="Arial" w:hAnsi="Arial" w:cs="Arial"/>
          <w:sz w:val="20"/>
          <w:szCs w:val="20"/>
        </w:rPr>
        <w:t xml:space="preserve">racción </w:t>
      </w:r>
      <w:r>
        <w:rPr>
          <w:rFonts w:ascii="Arial" w:hAnsi="Arial" w:cs="Arial"/>
          <w:sz w:val="20"/>
          <w:szCs w:val="20"/>
        </w:rPr>
        <w:t xml:space="preserve">VI </w:t>
      </w:r>
      <w:r w:rsidR="00A95B7B" w:rsidRPr="005A6BDE">
        <w:rPr>
          <w:rFonts w:ascii="Arial" w:hAnsi="Arial" w:cs="Arial"/>
          <w:sz w:val="20"/>
          <w:szCs w:val="20"/>
        </w:rPr>
        <w:t xml:space="preserve">de su Reglamento, mediante este escrito </w:t>
      </w:r>
      <w:r w:rsidR="00A95B7B">
        <w:rPr>
          <w:rFonts w:ascii="Arial" w:hAnsi="Arial" w:cs="Arial"/>
          <w:sz w:val="20"/>
          <w:szCs w:val="20"/>
        </w:rPr>
        <w:t>expresamos</w:t>
      </w:r>
      <w:r w:rsidR="00A95B7B" w:rsidRPr="005A6BDE">
        <w:rPr>
          <w:rFonts w:ascii="Arial" w:hAnsi="Arial" w:cs="Arial"/>
          <w:sz w:val="20"/>
          <w:szCs w:val="20"/>
        </w:rPr>
        <w:t xml:space="preserve"> a la Convocante </w:t>
      </w:r>
      <w:r w:rsidR="00A95B7B">
        <w:rPr>
          <w:rFonts w:ascii="Arial" w:hAnsi="Arial" w:cs="Arial"/>
          <w:sz w:val="20"/>
          <w:szCs w:val="20"/>
        </w:rPr>
        <w:t xml:space="preserve">nuestro </w:t>
      </w:r>
      <w:r w:rsidR="00A95B7B" w:rsidRPr="005A6BDE">
        <w:rPr>
          <w:rFonts w:ascii="Arial" w:hAnsi="Arial" w:cs="Arial"/>
          <w:sz w:val="20"/>
          <w:szCs w:val="20"/>
        </w:rPr>
        <w:t xml:space="preserve">interés en participar en la </w:t>
      </w:r>
      <w:sdt>
        <w:sdtPr>
          <w:rPr>
            <w:rStyle w:val="Arial10"/>
          </w:rPr>
          <w:id w:val="299461612"/>
          <w:placeholder>
            <w:docPart w:val="0F942A37ECA34378A4434724E6E6AB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 w:rsidR="0058496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="00A95B7B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sdtContent>
      </w:sdt>
      <w:r w:rsidR="00A95B7B" w:rsidRPr="00C209CC">
        <w:rPr>
          <w:rFonts w:ascii="Arial" w:hAnsi="Arial" w:cs="Arial"/>
          <w:sz w:val="20"/>
          <w:szCs w:val="20"/>
        </w:rPr>
        <w:t xml:space="preserve"> </w:t>
      </w:r>
      <w:r w:rsidR="00A95B7B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</w:rPr>
          <w:id w:val="299461964"/>
          <w:placeholder>
            <w:docPart w:val="0E203E80298041F9B40B0F912BA21E83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sdtContent>
      </w:sdt>
      <w:r w:rsidR="00A95B7B">
        <w:rPr>
          <w:rFonts w:ascii="Arial" w:hAnsi="Arial" w:cs="Arial"/>
          <w:sz w:val="20"/>
          <w:szCs w:val="20"/>
        </w:rPr>
        <w:t xml:space="preserve"> </w:t>
      </w:r>
      <w:r w:rsidR="00A95B7B" w:rsidRPr="00C209CC">
        <w:rPr>
          <w:rFonts w:ascii="Arial" w:hAnsi="Arial" w:cs="Arial"/>
          <w:sz w:val="20"/>
          <w:szCs w:val="20"/>
        </w:rPr>
        <w:t>relativa a</w:t>
      </w:r>
      <w:r w:rsidR="00A95B7B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Style w:val="Arial10"/>
          </w:rPr>
          <w:id w:val="299461613"/>
          <w:placeholder>
            <w:docPart w:val="0E87E8DE91D5459CB4745682B91CCCBA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7</w:t>
          </w:r>
          <w:r w:rsidR="00A95B7B"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</w:p>
    <w:p w:rsidR="00A95B7B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Default="00153690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E57CCB" w:rsidRDefault="00E57CCB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A018E3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2"/>
        <w:gridCol w:w="5048"/>
        <w:gridCol w:w="5047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6E2852" w:rsidRDefault="00A018E3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495CD3" w:rsidRPr="00E45F16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A018E3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0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725" w:rsidRDefault="00A00725" w:rsidP="004D5119">
      <w:pPr>
        <w:spacing w:after="0" w:line="240" w:lineRule="auto"/>
      </w:pPr>
      <w:r>
        <w:separator/>
      </w:r>
    </w:p>
  </w:endnote>
  <w:endnote w:type="continuationSeparator" w:id="0">
    <w:p w:rsidR="00A00725" w:rsidRDefault="00A00725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29306C" w:rsidRPr="005C11F1" w:rsidRDefault="0029306C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725" w:rsidRDefault="00A00725" w:rsidP="004D5119">
      <w:pPr>
        <w:spacing w:after="0" w:line="240" w:lineRule="auto"/>
      </w:pPr>
      <w:r>
        <w:separator/>
      </w:r>
    </w:p>
  </w:footnote>
  <w:footnote w:type="continuationSeparator" w:id="0">
    <w:p w:rsidR="00A00725" w:rsidRDefault="00A00725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A018E3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57785</wp:posOffset>
              </wp:positionH>
              <wp:positionV relativeFrom="paragraph">
                <wp:posOffset>-27940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29306C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</w:pPr>
                          <w:r w:rsidRPr="0029306C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    <v:textbox>
                <w:txbxContent>
                  <w:p w:rsidR="00591928" w:rsidRPr="0029306C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i/>
                        <w:sz w:val="16"/>
                        <w:szCs w:val="16"/>
                      </w:rPr>
                    </w:pPr>
                    <w:r w:rsidRPr="0029306C">
                      <w:rPr>
                        <w:rFonts w:ascii="Arial" w:hAnsi="Arial" w:cs="Arial"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0"/>
      <w:gridCol w:w="10970"/>
    </w:tblGrid>
    <w:tr w:rsidR="00591928" w:rsidTr="00591928">
      <w:tc>
        <w:tcPr>
          <w:tcW w:w="2376" w:type="dxa"/>
        </w:tcPr>
        <w:p w:rsidR="00591928" w:rsidRDefault="00A018E3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1562" w:type="dxa"/>
        </w:tcPr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591928" w:rsidRDefault="00A018E3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Default="00A018E3" w:rsidP="0058496B">
          <w:pPr>
            <w:spacing w:after="0" w:line="240" w:lineRule="auto"/>
            <w:jc w:val="center"/>
            <w:rPr>
              <w:rFonts w:ascii="Arial" w:hAnsi="Arial" w:cs="Arial"/>
              <w:b/>
            </w:rPr>
          </w:pPr>
          <w:sdt>
            <w:sdtPr>
              <w:rPr>
                <w:rStyle w:val="Arial10"/>
              </w:rPr>
              <w:id w:val="295790146"/>
              <w:placeholder>
                <w:docPart w:val="07186E4BB36F44BA83B0C290FBCDE57E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(5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Tipo de procedimiento de contratación)</w:t>
              </w:r>
            </w:sdtContent>
          </w:sdt>
          <w:r w:rsidR="00591928">
            <w:rPr>
              <w:rFonts w:ascii="Arial" w:hAnsi="Arial" w:cs="Arial"/>
              <w:i/>
            </w:rPr>
            <w:t>,</w:t>
          </w:r>
          <w:r w:rsidR="00591928" w:rsidRPr="000F2912">
            <w:rPr>
              <w:rFonts w:ascii="Arial" w:hAnsi="Arial" w:cs="Arial"/>
              <w:i/>
            </w:rPr>
            <w:t xml:space="preserve"> </w:t>
          </w:r>
          <w:r w:rsidR="00591928" w:rsidRPr="0058496B">
            <w:rPr>
              <w:rFonts w:ascii="Arial" w:hAnsi="Arial" w:cs="Arial"/>
              <w:i/>
              <w:sz w:val="20"/>
              <w:szCs w:val="20"/>
            </w:rPr>
            <w:t>Número</w:t>
          </w:r>
          <w:r w:rsidR="00591928">
            <w:rPr>
              <w:rFonts w:ascii="Arial" w:hAnsi="Arial" w:cs="Arial"/>
              <w:i/>
            </w:rPr>
            <w:t xml:space="preserve"> </w:t>
          </w:r>
          <w:sdt>
            <w:sdtPr>
              <w:rPr>
                <w:rStyle w:val="Arial10"/>
              </w:rPr>
              <w:id w:val="295790167"/>
              <w:placeholder>
                <w:docPart w:val="23F35D45ADA247B29D8E4F6144B964FC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i/>
                <w:sz w:val="22"/>
              </w:rPr>
            </w:sdtEndPr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6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Número de procedimiento de contratación)</w:t>
              </w:r>
            </w:sdtContent>
          </w:sdt>
          <w:r w:rsidR="00591928" w:rsidRPr="0058496B">
            <w:rPr>
              <w:rFonts w:ascii="Arial" w:hAnsi="Arial" w:cs="Arial"/>
              <w:i/>
              <w:sz w:val="20"/>
              <w:szCs w:val="20"/>
            </w:rPr>
            <w:t xml:space="preserve">, relativa a </w:t>
          </w:r>
          <w:r w:rsidR="00591928" w:rsidRPr="0058496B">
            <w:rPr>
              <w:rFonts w:ascii="Arial" w:hAnsi="Arial" w:cs="Arial"/>
              <w:b/>
              <w:sz w:val="20"/>
              <w:szCs w:val="20"/>
            </w:rPr>
            <w:t xml:space="preserve">: </w:t>
          </w:r>
          <w:sdt>
            <w:sdtPr>
              <w:rPr>
                <w:rFonts w:ascii="Arial" w:hAnsi="Arial" w:cs="Arial"/>
                <w:b/>
              </w:rPr>
              <w:id w:val="295790168"/>
              <w:placeholder>
                <w:docPart w:val="A1A95FFE707E4A9BB1E341D584740C7C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(</w:t>
              </w:r>
              <w:r w:rsidR="00591928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 xml:space="preserve">7 </w:t>
              </w:r>
              <w:r w:rsidR="00591928" w:rsidRPr="00FF78B4">
                <w:rPr>
                  <w:rStyle w:val="Textodelmarcadordeposicin"/>
                  <w:rFonts w:ascii="Arial" w:hAnsi="Arial" w:cs="Arial"/>
                  <w:i/>
                  <w:sz w:val="16"/>
                  <w:szCs w:val="16"/>
                </w:rPr>
                <w:t>Descripción de los trabajos)</w:t>
              </w:r>
            </w:sdtContent>
          </w:sdt>
        </w:p>
        <w:p w:rsidR="00591928" w:rsidRPr="0058496B" w:rsidRDefault="00591928" w:rsidP="0058496B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663"/>
    <w:rsid w:val="00041A7C"/>
    <w:rsid w:val="000473D9"/>
    <w:rsid w:val="00153690"/>
    <w:rsid w:val="00153B10"/>
    <w:rsid w:val="00153F0E"/>
    <w:rsid w:val="0018342C"/>
    <w:rsid w:val="001A301A"/>
    <w:rsid w:val="001E3C61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86CCA"/>
    <w:rsid w:val="007A631D"/>
    <w:rsid w:val="007B7716"/>
    <w:rsid w:val="008146CB"/>
    <w:rsid w:val="0082749C"/>
    <w:rsid w:val="008665F1"/>
    <w:rsid w:val="00882CDA"/>
    <w:rsid w:val="00892120"/>
    <w:rsid w:val="0093721B"/>
    <w:rsid w:val="009478FF"/>
    <w:rsid w:val="009D7859"/>
    <w:rsid w:val="00A00725"/>
    <w:rsid w:val="00A018E3"/>
    <w:rsid w:val="00A2313A"/>
    <w:rsid w:val="00A95B7B"/>
    <w:rsid w:val="00AD172D"/>
    <w:rsid w:val="00AD62CA"/>
    <w:rsid w:val="00B20EFD"/>
    <w:rsid w:val="00B26F3B"/>
    <w:rsid w:val="00B64E1C"/>
    <w:rsid w:val="00B728D8"/>
    <w:rsid w:val="00BA1B78"/>
    <w:rsid w:val="00BB3B2E"/>
    <w:rsid w:val="00BC168B"/>
    <w:rsid w:val="00BD4CDA"/>
    <w:rsid w:val="00BF7C31"/>
    <w:rsid w:val="00C110B3"/>
    <w:rsid w:val="00C209CC"/>
    <w:rsid w:val="00C266BF"/>
    <w:rsid w:val="00CA600A"/>
    <w:rsid w:val="00CD65E7"/>
    <w:rsid w:val="00D511E6"/>
    <w:rsid w:val="00DA7F9E"/>
    <w:rsid w:val="00E46E6A"/>
    <w:rsid w:val="00E57CCB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F942A37ECA34378A4434724E6E6A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59787-0206-4553-895A-80EB1DAE82BC}"/>
      </w:docPartPr>
      <w:docPartBody>
        <w:p w:rsidR="00CF130F" w:rsidRDefault="00EA2E42" w:rsidP="00EA2E42">
          <w:pPr>
            <w:pStyle w:val="0F942A37ECA34378A4434724E6E6ABE7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Tipo de p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rocedimiento de contratación)</w:t>
          </w:r>
        </w:p>
      </w:docPartBody>
    </w:docPart>
    <w:docPart>
      <w:docPartPr>
        <w:name w:val="0E203E80298041F9B40B0F912BA21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638D-58FB-473A-A4FB-E1CBB2F1D3D5}"/>
      </w:docPartPr>
      <w:docPartBody>
        <w:p w:rsidR="00CF130F" w:rsidRDefault="00EA2E42" w:rsidP="00EA2E42">
          <w:pPr>
            <w:pStyle w:val="0E203E80298041F9B40B0F912BA21E834"/>
          </w:pP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úmero de procedimiento de 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contratación)</w:t>
          </w:r>
        </w:p>
      </w:docPartBody>
    </w:docPart>
    <w:docPart>
      <w:docPartPr>
        <w:name w:val="0E87E8DE91D5459CB4745682B91CC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42FD5-2480-4EC0-B8B7-57F2947092C3}"/>
      </w:docPartPr>
      <w:docPartBody>
        <w:p w:rsidR="00CF130F" w:rsidRDefault="00EA2E42" w:rsidP="00EA2E42">
          <w:pPr>
            <w:pStyle w:val="0E87E8DE91D5459CB4745682B91CCCBA4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Pr="001A301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7186E4BB36F44BA83B0C290FBCDE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F930F-E2B6-498C-83E3-BDA93A915245}"/>
      </w:docPartPr>
      <w:docPartBody>
        <w:p w:rsidR="00EA2E42" w:rsidRDefault="00EA2E42" w:rsidP="00EA2E42">
          <w:pPr>
            <w:pStyle w:val="07186E4BB36F44BA83B0C290FBCDE57E1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23F35D45ADA247B29D8E4F6144B96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8DE26-BD51-4769-988D-AE272A26542C}"/>
      </w:docPartPr>
      <w:docPartBody>
        <w:p w:rsidR="00EA2E42" w:rsidRDefault="00EA2E42" w:rsidP="00EA2E42">
          <w:pPr>
            <w:pStyle w:val="23F35D45ADA247B29D8E4F6144B964FC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A1A95FFE707E4A9BB1E341D584740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0DAF-9E97-4B2E-B99E-0F1C54F5A451}"/>
      </w:docPartPr>
      <w:docPartBody>
        <w:p w:rsidR="00EA2E42" w:rsidRDefault="00EA2E42" w:rsidP="00EA2E42">
          <w:pPr>
            <w:pStyle w:val="A1A95FFE707E4A9BB1E341D584740C7C1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1A3E0C"/>
    <w:rsid w:val="004D6E76"/>
    <w:rsid w:val="00A60E99"/>
    <w:rsid w:val="00CF130F"/>
    <w:rsid w:val="00E6275C"/>
    <w:rsid w:val="00EA2E42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A2E42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1</TotalTime>
  <Pages>2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N+E</cp:lastModifiedBy>
  <cp:revision>2</cp:revision>
  <cp:lastPrinted>2013-01-01T15:39:00Z</cp:lastPrinted>
  <dcterms:created xsi:type="dcterms:W3CDTF">2014-01-31T21:08:00Z</dcterms:created>
  <dcterms:modified xsi:type="dcterms:W3CDTF">2014-01-31T21:08:00Z</dcterms:modified>
</cp:coreProperties>
</file>